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การขออนุญาตดัดแปลงหรือใช้ที่จอดรถที่กลับรถและทางเข้า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-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ออกของรถเพื่อการอื่นตามมาตรา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34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44F5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4F5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44F5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33D01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การขออนุญาตดัดแปลงหรือใช้ที่จอดรถที่กลับรถและทางเข้า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ออกของรถเพื่อการอื่นตามมาตรา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34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44F5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44F5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44F5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13:42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44F5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</w:t>
            </w:r>
            <w:r w:rsidR="00D44F5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D44F5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D44F5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30410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D44F5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ห้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ามมิใ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ห้เจ้า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ของหรือ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ผู้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ครอบครองอาคารที่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ต้อ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งมีพื้นที่หรือสิ่งที่ส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ร้า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งขึ้นเพื่อใ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ช้เป็น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ที่จอดรถที่กลับรถและทาง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เข้า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ออกของรถตามที่ระบุไ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ว้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ในมาตรา </w:t>
      </w:r>
      <w:r w:rsidR="00575FAF" w:rsidRPr="000C2AAC">
        <w:rPr>
          <w:rFonts w:asciiTheme="minorBidi" w:hAnsiTheme="minorBidi"/>
          <w:noProof/>
          <w:sz w:val="32"/>
          <w:szCs w:val="32"/>
          <w:rtl/>
          <w:cs/>
        </w:rPr>
        <w:t xml:space="preserve">8 (9)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ดัดแปลงหรือใ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ช้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หรือยินยอมใ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ห้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บุคคลอื่นดัดแปลงหรือใ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ช้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ที่จอดรถที่กลับรถและทางเ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ข้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าออกของรถนั้นเพื่อการอื่นทั้งนี้ไ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ม่ว่า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ทั้งหมดหรือบาง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ส่วน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เว้นแต่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จะไ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ด้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รับใบอนุญาตจากเ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จ้า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พนักงานท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องถิ่น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ข้อห้ามตามวรรคหนึ่งให</w:t>
      </w:r>
      <w:r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>
        <w:rPr>
          <w:rFonts w:asciiTheme="minorBidi" w:hAnsiTheme="minorBidi" w:cs="Cordia New"/>
          <w:noProof/>
          <w:sz w:val="32"/>
          <w:szCs w:val="32"/>
          <w:cs/>
          <w:lang w:bidi="th-TH"/>
        </w:rPr>
        <w:t>ถื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ว่าเป็น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ภาระติดพันในอสังหาริมทรัพ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ย์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นั้นโดยตรงตราบที่อาคารนั้นยังมีอยู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ทั้งนี้ไ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ม่ว่า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จะมีการโอนที่จอดรถที่กลับรถและทางเ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ข้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าออกของรถนั้นต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อไปยังบุคคลอื่นหรือไ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ก็ตาม</w:t>
      </w:r>
      <w:r w:rsidR="00575FAF" w:rsidRPr="000C2AAC">
        <w:rPr>
          <w:rFonts w:asciiTheme="minorBidi" w:hAnsiTheme="minorBidi"/>
          <w:noProof/>
          <w:sz w:val="32"/>
          <w:szCs w:val="32"/>
          <w:rtl/>
          <w:cs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ยื่นขออนุญาตดัดแปลงพร้อมเอกสาร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4F50" w:rsidRDefault="00D44F50" w:rsidP="00D44F5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44F50" w:rsidP="00D44F50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4F50" w:rsidRDefault="00D44F50" w:rsidP="00D44F5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44F50" w:rsidP="00D44F5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4F50" w:rsidRDefault="00D44F50" w:rsidP="00D44F5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44F50" w:rsidP="00D44F50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.4)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44F50" w:rsidRDefault="00D44F50" w:rsidP="00D44F5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44F50" w:rsidP="00D44F50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6092D" w:rsidRDefault="00D6092D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คำขออนุญาตดัดแปลงหรือใช้ที่จอดรถที่กลับรถและทางเข้าออกของรถเพื่อการอื่น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หนังสือยินยอมของเจ้าของที่ดินที่ให้ใช้เป็นที่จอดรถ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จำตัวประชาชนและ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หนังสือรับรองของผู้ประกอบวิชาชีพวิศวกรรมควบคุมของผู้ออกแบบและคำนวณ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หนังสือรับรองของผู้ประกอบวิชาชีพสถาปัตยกรรม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ควบคุมของผู้ออกแบบสถาปัตยกรรม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รายการคำนวณโครงสร้างพร้อมลงลายมือชื่อเลขทะเบียนของวิศวกรผู้ออกแบบ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สำเนาใบอนุญาตก่อสร้างอาคารหรือดัดแปลงอาคารหรือเคลื่อนย้ายอาคารหรือเปลี่ยนการใช้อาคาร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6092D" w:rsidRDefault="00D6092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D44F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D44F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D44F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D44F50" w:rsidRPr="000C2AAC" w:rsidTr="00716560">
        <w:tc>
          <w:tcPr>
            <w:tcW w:w="1418" w:type="dxa"/>
          </w:tcPr>
          <w:p w:rsidR="00D44F50" w:rsidRPr="000C2AAC" w:rsidRDefault="00D44F50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D44F50" w:rsidRPr="000C2AAC" w:rsidRDefault="00D44F50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D44F50" w:rsidRPr="000C2AAC" w:rsidTr="00716560">
        <w:tc>
          <w:tcPr>
            <w:tcW w:w="1418" w:type="dxa"/>
          </w:tcPr>
          <w:p w:rsidR="00D44F50" w:rsidRPr="000C2AAC" w:rsidRDefault="00D44F50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D44F50" w:rsidRPr="000C2AAC" w:rsidRDefault="00D44F50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D44F50" w:rsidRPr="000C2AAC" w:rsidTr="00716560">
        <w:tc>
          <w:tcPr>
            <w:tcW w:w="1418" w:type="dxa"/>
          </w:tcPr>
          <w:p w:rsidR="00D44F50" w:rsidRPr="000C2AAC" w:rsidRDefault="00D44F50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D44F50" w:rsidRDefault="00D44F50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D44F50" w:rsidRDefault="00D44F50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D44F50" w:rsidRPr="000C2AAC" w:rsidRDefault="00D44F50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D44F50" w:rsidRPr="000C2AAC" w:rsidTr="00716560">
        <w:tc>
          <w:tcPr>
            <w:tcW w:w="1418" w:type="dxa"/>
          </w:tcPr>
          <w:p w:rsidR="00D44F50" w:rsidRPr="000C2AAC" w:rsidRDefault="00D44F50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D44F50" w:rsidRPr="000C2AAC" w:rsidRDefault="00D44F50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D44F50" w:rsidRPr="000C2AAC" w:rsidTr="00716560">
        <w:tc>
          <w:tcPr>
            <w:tcW w:w="1418" w:type="dxa"/>
          </w:tcPr>
          <w:p w:rsidR="00D44F50" w:rsidRPr="000C2AAC" w:rsidRDefault="00D44F50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D44F50" w:rsidRPr="000C2AAC" w:rsidRDefault="00D44F50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D44F50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759" w:rsidRDefault="00DD1759" w:rsidP="00C81DB8">
      <w:pPr>
        <w:spacing w:after="0" w:line="240" w:lineRule="auto"/>
      </w:pPr>
      <w:r>
        <w:separator/>
      </w:r>
    </w:p>
  </w:endnote>
  <w:endnote w:type="continuationSeparator" w:id="1">
    <w:p w:rsidR="00DD1759" w:rsidRDefault="00DD175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759" w:rsidRDefault="00DD1759" w:rsidP="00C81DB8">
      <w:pPr>
        <w:spacing w:after="0" w:line="240" w:lineRule="auto"/>
      </w:pPr>
      <w:r>
        <w:separator/>
      </w:r>
    </w:p>
  </w:footnote>
  <w:footnote w:type="continuationSeparator" w:id="1">
    <w:p w:rsidR="00DD1759" w:rsidRDefault="00DD175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33D0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22BFA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22BF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2BFA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7709F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4F50"/>
    <w:rsid w:val="00D5060E"/>
    <w:rsid w:val="00D51311"/>
    <w:rsid w:val="00D6092D"/>
    <w:rsid w:val="00DD1759"/>
    <w:rsid w:val="00E00F3F"/>
    <w:rsid w:val="00E01AA0"/>
    <w:rsid w:val="00E0295F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33D01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AB2D-F8C8-49DC-BA94-0F18279F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659</TotalTime>
  <Pages>8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2015-08-20T05:36:00Z</cp:lastPrinted>
  <dcterms:created xsi:type="dcterms:W3CDTF">2015-04-23T03:41:00Z</dcterms:created>
  <dcterms:modified xsi:type="dcterms:W3CDTF">2015-08-20T05:39:00Z</dcterms:modified>
</cp:coreProperties>
</file>